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BE3" w:rsidRDefault="00703BE3" w:rsidP="00703B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TOMSON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703BE3" w:rsidRDefault="00703BE3" w:rsidP="00703B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Kirton</w:t>
      </w:r>
      <w:proofErr w:type="spellEnd"/>
      <w:r>
        <w:rPr>
          <w:rFonts w:ascii="Times New Roman" w:hAnsi="Times New Roman" w:cs="Times New Roman"/>
          <w:sz w:val="24"/>
          <w:szCs w:val="24"/>
        </w:rPr>
        <w:t>, Lincolnshire.</w:t>
      </w:r>
    </w:p>
    <w:p w:rsidR="00703BE3" w:rsidRDefault="00703BE3" w:rsidP="00703B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3BE3" w:rsidRDefault="00703BE3" w:rsidP="00703B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3BE3" w:rsidRDefault="00703BE3" w:rsidP="00703B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Boston into lands</w:t>
      </w:r>
    </w:p>
    <w:p w:rsidR="00703BE3" w:rsidRDefault="00703BE3" w:rsidP="00703B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Sir 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Haryngton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703BE3" w:rsidRDefault="00703BE3" w:rsidP="00703B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5B0147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21-67)</w:t>
      </w:r>
    </w:p>
    <w:p w:rsidR="00703BE3" w:rsidRDefault="00703BE3" w:rsidP="00703B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3BE3" w:rsidRDefault="00703BE3" w:rsidP="00703B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703BE3" w:rsidRDefault="00703BE3" w:rsidP="00703B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October 2015</w:t>
      </w:r>
      <w:bookmarkStart w:id="0" w:name="_GoBack"/>
      <w:bookmarkEnd w:id="0"/>
    </w:p>
    <w:sectPr w:rsidR="00DD5B8A" w:rsidRPr="00703B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BE3" w:rsidRDefault="00703BE3" w:rsidP="00564E3C">
      <w:pPr>
        <w:spacing w:after="0" w:line="240" w:lineRule="auto"/>
      </w:pPr>
      <w:r>
        <w:separator/>
      </w:r>
    </w:p>
  </w:endnote>
  <w:endnote w:type="continuationSeparator" w:id="0">
    <w:p w:rsidR="00703BE3" w:rsidRDefault="00703BE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03BE3">
      <w:rPr>
        <w:rFonts w:ascii="Times New Roman" w:hAnsi="Times New Roman" w:cs="Times New Roman"/>
        <w:noProof/>
        <w:sz w:val="24"/>
        <w:szCs w:val="24"/>
      </w:rPr>
      <w:t>22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BE3" w:rsidRDefault="00703BE3" w:rsidP="00564E3C">
      <w:pPr>
        <w:spacing w:after="0" w:line="240" w:lineRule="auto"/>
      </w:pPr>
      <w:r>
        <w:separator/>
      </w:r>
    </w:p>
  </w:footnote>
  <w:footnote w:type="continuationSeparator" w:id="0">
    <w:p w:rsidR="00703BE3" w:rsidRDefault="00703BE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BE3"/>
    <w:rsid w:val="00372DC6"/>
    <w:rsid w:val="00564E3C"/>
    <w:rsid w:val="0064591D"/>
    <w:rsid w:val="00703BE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66483"/>
  <w15:chartTrackingRefBased/>
  <w15:docId w15:val="{C7587C35-80C8-477F-932F-0E8A14DC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03B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2015-10-22T19:27:00Z</dcterms:created>
  <dcterms:modified xsi:type="dcterms:W3CDTF">2015-10-22T19:28:00Z</dcterms:modified>
</cp:coreProperties>
</file>